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D4E7" w14:textId="06CC08AC" w:rsidR="00D81C74" w:rsidRDefault="00D81C74" w:rsidP="00D81C74">
      <w:pPr>
        <w:pStyle w:val="Title"/>
        <w:rPr>
          <w:sz w:val="40"/>
          <w:szCs w:val="40"/>
        </w:rPr>
      </w:pPr>
      <w:r w:rsidRPr="00D81C74">
        <w:rPr>
          <w:sz w:val="40"/>
          <w:szCs w:val="40"/>
        </w:rPr>
        <w:t>Coding Success</w:t>
      </w:r>
      <w:r w:rsidRPr="00D81C74">
        <w:rPr>
          <w:sz w:val="40"/>
          <w:szCs w:val="40"/>
        </w:rPr>
        <w:br/>
        <w:t>Teacher Evaluation Helper</w:t>
      </w:r>
    </w:p>
    <w:p w14:paraId="099C0BA8" w14:textId="77777777" w:rsidR="009A7598" w:rsidRDefault="00D81C74" w:rsidP="00D81C74">
      <w:pPr>
        <w:rPr>
          <w:sz w:val="20"/>
          <w:szCs w:val="20"/>
        </w:rPr>
      </w:pPr>
      <w:r w:rsidRPr="00D81C74">
        <w:rPr>
          <w:sz w:val="20"/>
          <w:szCs w:val="20"/>
        </w:rPr>
        <w:t>Thank you for taking part in Coding Success.</w:t>
      </w:r>
    </w:p>
    <w:p w14:paraId="5C755299" w14:textId="0BCCEC30" w:rsidR="00D81C74" w:rsidRDefault="00D81C74" w:rsidP="00D81C74">
      <w:pPr>
        <w:rPr>
          <w:sz w:val="20"/>
          <w:szCs w:val="20"/>
        </w:rPr>
      </w:pPr>
      <w:r w:rsidRPr="00D81C74">
        <w:rPr>
          <w:sz w:val="20"/>
          <w:szCs w:val="20"/>
        </w:rPr>
        <w:t>This document is designed to support you as you track student progress</w:t>
      </w:r>
      <w:r w:rsidR="009A7598">
        <w:rPr>
          <w:sz w:val="20"/>
          <w:szCs w:val="20"/>
        </w:rPr>
        <w:t xml:space="preserve"> through the programme</w:t>
      </w:r>
      <w:r>
        <w:rPr>
          <w:sz w:val="20"/>
          <w:szCs w:val="20"/>
        </w:rPr>
        <w:t>. The information you capture here can be efficiently transferred to the end-of-programme evaluation.</w:t>
      </w:r>
    </w:p>
    <w:p w14:paraId="1884A323" w14:textId="40E03C8C" w:rsidR="009A7598" w:rsidRDefault="0002534D" w:rsidP="00D81C74">
      <w:pPr>
        <w:rPr>
          <w:sz w:val="20"/>
          <w:szCs w:val="20"/>
        </w:rPr>
      </w:pPr>
      <w:r>
        <w:rPr>
          <w:sz w:val="20"/>
          <w:szCs w:val="20"/>
        </w:rPr>
        <w:t>The table below has a row for each success criterion (SC) from each lesson. If it’s helpful, you can fill in this table as you deliver each lesson</w:t>
      </w:r>
      <w:r w:rsidR="009A7598">
        <w:rPr>
          <w:sz w:val="20"/>
          <w:szCs w:val="20"/>
        </w:rPr>
        <w:t xml:space="preserve">, when </w:t>
      </w:r>
      <w:r w:rsidR="00DD58E4">
        <w:rPr>
          <w:sz w:val="20"/>
          <w:szCs w:val="20"/>
        </w:rPr>
        <w:t xml:space="preserve">you </w:t>
      </w:r>
      <w:r>
        <w:rPr>
          <w:sz w:val="20"/>
          <w:szCs w:val="20"/>
        </w:rPr>
        <w:t>run the end-of-session assessment from the learning plan.</w:t>
      </w:r>
    </w:p>
    <w:p w14:paraId="32C84A92" w14:textId="1A4614B3" w:rsidR="007B3B22" w:rsidRDefault="007B3B22" w:rsidP="00D81C74">
      <w:pPr>
        <w:rPr>
          <w:sz w:val="20"/>
          <w:szCs w:val="20"/>
        </w:rPr>
      </w:pPr>
      <w:r>
        <w:rPr>
          <w:sz w:val="20"/>
          <w:szCs w:val="20"/>
        </w:rPr>
        <w:t>You only need to fill in the table for the lessons you deliver. For instance, you may deliver 5A but not 5B.</w:t>
      </w:r>
    </w:p>
    <w:tbl>
      <w:tblPr>
        <w:tblStyle w:val="TableGrid"/>
        <w:tblW w:w="5143" w:type="pct"/>
        <w:tblLook w:val="04A0" w:firstRow="1" w:lastRow="0" w:firstColumn="1" w:lastColumn="0" w:noHBand="0" w:noVBand="1"/>
      </w:tblPr>
      <w:tblGrid>
        <w:gridCol w:w="1698"/>
        <w:gridCol w:w="978"/>
        <w:gridCol w:w="978"/>
        <w:gridCol w:w="979"/>
        <w:gridCol w:w="978"/>
        <w:gridCol w:w="978"/>
      </w:tblGrid>
      <w:tr w:rsidR="0002534D" w:rsidRPr="009A7598" w14:paraId="12B39855" w14:textId="77777777" w:rsidTr="009A7598">
        <w:trPr>
          <w:cantSplit/>
          <w:tblHeader/>
        </w:trPr>
        <w:tc>
          <w:tcPr>
            <w:tcW w:w="1289" w:type="pct"/>
            <w:tcBorders>
              <w:top w:val="nil"/>
              <w:left w:val="nil"/>
              <w:bottom w:val="nil"/>
            </w:tcBorders>
          </w:tcPr>
          <w:p w14:paraId="1D2FC9E5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pct"/>
            <w:gridSpan w:val="5"/>
            <w:shd w:val="clear" w:color="auto" w:fill="7F7F7F" w:themeFill="text1" w:themeFillTint="80"/>
            <w:tcMar>
              <w:left w:w="0" w:type="dxa"/>
              <w:right w:w="0" w:type="dxa"/>
            </w:tcMar>
          </w:tcPr>
          <w:p w14:paraId="6D66901D" w14:textId="35027CB5" w:rsidR="0002534D" w:rsidRPr="009A7598" w:rsidRDefault="0002534D" w:rsidP="00D81C74">
            <w:pPr>
              <w:pStyle w:val="NoSpacing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9A7598">
              <w:rPr>
                <w:b/>
                <w:bCs/>
                <w:color w:val="FFFFFF" w:themeColor="background1"/>
                <w:sz w:val="16"/>
                <w:szCs w:val="16"/>
              </w:rPr>
              <w:t>Proportion of Students That Achieved the Success Criterion</w:t>
            </w:r>
          </w:p>
        </w:tc>
      </w:tr>
      <w:tr w:rsidR="0002534D" w:rsidRPr="009A7598" w14:paraId="084B4F56" w14:textId="77777777" w:rsidTr="0002534D">
        <w:trPr>
          <w:cantSplit/>
          <w:tblHeader/>
        </w:trPr>
        <w:tc>
          <w:tcPr>
            <w:tcW w:w="1289" w:type="pct"/>
            <w:tcBorders>
              <w:top w:val="nil"/>
              <w:left w:val="nil"/>
            </w:tcBorders>
            <w:vAlign w:val="bottom"/>
          </w:tcPr>
          <w:p w14:paraId="4370ADAA" w14:textId="6C365B70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54C31FEF" w14:textId="16709552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up to 25%</w:t>
            </w:r>
          </w:p>
        </w:tc>
        <w:tc>
          <w:tcPr>
            <w:tcW w:w="742" w:type="pct"/>
          </w:tcPr>
          <w:p w14:paraId="5CACF11C" w14:textId="68498ECC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25%-49%</w:t>
            </w:r>
          </w:p>
        </w:tc>
        <w:tc>
          <w:tcPr>
            <w:tcW w:w="743" w:type="pct"/>
          </w:tcPr>
          <w:p w14:paraId="18A8BE17" w14:textId="537BEAFB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50%-74%</w:t>
            </w:r>
          </w:p>
        </w:tc>
        <w:tc>
          <w:tcPr>
            <w:tcW w:w="742" w:type="pct"/>
          </w:tcPr>
          <w:p w14:paraId="71AA9E7A" w14:textId="67AAA5D5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75%-90%</w:t>
            </w:r>
          </w:p>
        </w:tc>
        <w:tc>
          <w:tcPr>
            <w:tcW w:w="742" w:type="pct"/>
          </w:tcPr>
          <w:p w14:paraId="398EB052" w14:textId="408FAD55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above 90%</w:t>
            </w:r>
          </w:p>
        </w:tc>
      </w:tr>
      <w:tr w:rsidR="009A7598" w:rsidRPr="009A7598" w14:paraId="4F26BB67" w14:textId="77777777" w:rsidTr="009A7598">
        <w:trPr>
          <w:cantSplit/>
        </w:trPr>
        <w:tc>
          <w:tcPr>
            <w:tcW w:w="5000" w:type="pct"/>
            <w:gridSpan w:val="6"/>
            <w:shd w:val="clear" w:color="auto" w:fill="7F7F7F" w:themeFill="text1" w:themeFillTint="80"/>
          </w:tcPr>
          <w:p w14:paraId="7CA488F3" w14:textId="4CF1BCD0" w:rsidR="009A7598" w:rsidRPr="009A7598" w:rsidRDefault="009A7598" w:rsidP="009A7598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A7598">
              <w:rPr>
                <w:b/>
                <w:bCs/>
                <w:color w:val="FFFFFF" w:themeColor="background1"/>
                <w:sz w:val="20"/>
                <w:szCs w:val="20"/>
              </w:rPr>
              <w:t>Lesson 1</w:t>
            </w:r>
          </w:p>
        </w:tc>
      </w:tr>
      <w:tr w:rsidR="0002534D" w:rsidRPr="009A7598" w14:paraId="2FA60D2F" w14:textId="77777777" w:rsidTr="0002534D">
        <w:trPr>
          <w:cantSplit/>
        </w:trPr>
        <w:tc>
          <w:tcPr>
            <w:tcW w:w="1289" w:type="pct"/>
          </w:tcPr>
          <w:p w14:paraId="4C2F42F9" w14:textId="7D0A0F28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SC1</w:t>
            </w:r>
          </w:p>
        </w:tc>
        <w:tc>
          <w:tcPr>
            <w:tcW w:w="742" w:type="pct"/>
          </w:tcPr>
          <w:p w14:paraId="4C293528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3E90C2E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077C655E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7E8539F1" w14:textId="1C912670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580CCEB5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698E9930" w14:textId="77777777" w:rsidTr="0002534D">
        <w:trPr>
          <w:cantSplit/>
        </w:trPr>
        <w:tc>
          <w:tcPr>
            <w:tcW w:w="1289" w:type="pct"/>
          </w:tcPr>
          <w:p w14:paraId="1054A050" w14:textId="0DC45531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SC2</w:t>
            </w:r>
          </w:p>
        </w:tc>
        <w:tc>
          <w:tcPr>
            <w:tcW w:w="742" w:type="pct"/>
          </w:tcPr>
          <w:p w14:paraId="1996E78B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4D3D881A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7E59F028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4C9B27A9" w14:textId="4A496FFC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774D4C8B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661D89CF" w14:textId="77777777" w:rsidTr="0002534D">
        <w:trPr>
          <w:cantSplit/>
        </w:trPr>
        <w:tc>
          <w:tcPr>
            <w:tcW w:w="1289" w:type="pct"/>
          </w:tcPr>
          <w:p w14:paraId="1E97B4F6" w14:textId="5E5ACD16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SC3</w:t>
            </w:r>
          </w:p>
        </w:tc>
        <w:tc>
          <w:tcPr>
            <w:tcW w:w="742" w:type="pct"/>
          </w:tcPr>
          <w:p w14:paraId="3D05F1C5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2818F972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6EF52401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1264CF3" w14:textId="5B5F3806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1562EB82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9A7598" w:rsidRPr="009A7598" w14:paraId="04C2FB97" w14:textId="77777777" w:rsidTr="009A7598">
        <w:trPr>
          <w:cantSplit/>
        </w:trPr>
        <w:tc>
          <w:tcPr>
            <w:tcW w:w="5000" w:type="pct"/>
            <w:gridSpan w:val="6"/>
            <w:shd w:val="clear" w:color="auto" w:fill="7F7F7F" w:themeFill="text1" w:themeFillTint="80"/>
          </w:tcPr>
          <w:p w14:paraId="0C847E2F" w14:textId="57E2A8B1" w:rsidR="009A7598" w:rsidRPr="009A7598" w:rsidRDefault="009A7598" w:rsidP="009A7598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A7598">
              <w:rPr>
                <w:b/>
                <w:bCs/>
                <w:color w:val="FFFFFF" w:themeColor="background1"/>
                <w:sz w:val="20"/>
                <w:szCs w:val="20"/>
              </w:rPr>
              <w:t>2A &amp; 2B</w:t>
            </w:r>
          </w:p>
        </w:tc>
      </w:tr>
      <w:tr w:rsidR="0002534D" w:rsidRPr="009A7598" w14:paraId="67B37972" w14:textId="77777777" w:rsidTr="0002534D">
        <w:trPr>
          <w:cantSplit/>
        </w:trPr>
        <w:tc>
          <w:tcPr>
            <w:tcW w:w="1289" w:type="pct"/>
          </w:tcPr>
          <w:p w14:paraId="473A8A13" w14:textId="72799868" w:rsidR="00D81C74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SC1</w:t>
            </w:r>
          </w:p>
        </w:tc>
        <w:tc>
          <w:tcPr>
            <w:tcW w:w="742" w:type="pct"/>
          </w:tcPr>
          <w:p w14:paraId="2BCFD9EA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5FE7A5C5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4F4A5C9A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54CF6682" w14:textId="13917BE3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339C714E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378A65AD" w14:textId="77777777" w:rsidTr="0002534D">
        <w:trPr>
          <w:cantSplit/>
        </w:trPr>
        <w:tc>
          <w:tcPr>
            <w:tcW w:w="1289" w:type="pct"/>
          </w:tcPr>
          <w:p w14:paraId="6B46F975" w14:textId="5993E182" w:rsidR="00D81C74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SC2</w:t>
            </w:r>
          </w:p>
        </w:tc>
        <w:tc>
          <w:tcPr>
            <w:tcW w:w="742" w:type="pct"/>
          </w:tcPr>
          <w:p w14:paraId="1CDCDEB0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057D00A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16193830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23D50220" w14:textId="72CF4F11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3DBF4E15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000BDF6D" w14:textId="77777777" w:rsidTr="0002534D">
        <w:trPr>
          <w:cantSplit/>
        </w:trPr>
        <w:tc>
          <w:tcPr>
            <w:tcW w:w="1289" w:type="pct"/>
          </w:tcPr>
          <w:p w14:paraId="536B61F5" w14:textId="03D6D275" w:rsidR="00D81C74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SC3</w:t>
            </w:r>
          </w:p>
        </w:tc>
        <w:tc>
          <w:tcPr>
            <w:tcW w:w="742" w:type="pct"/>
          </w:tcPr>
          <w:p w14:paraId="5999D21D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7D1E81C4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276C1767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1665373D" w14:textId="608D4A66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4404DC87" w14:textId="77777777" w:rsidR="00D81C74" w:rsidRPr="009A7598" w:rsidRDefault="00D81C74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9A7598" w:rsidRPr="009A7598" w14:paraId="79385C79" w14:textId="77777777" w:rsidTr="009A7598">
        <w:trPr>
          <w:cantSplit/>
        </w:trPr>
        <w:tc>
          <w:tcPr>
            <w:tcW w:w="5000" w:type="pct"/>
            <w:gridSpan w:val="6"/>
            <w:shd w:val="clear" w:color="auto" w:fill="7F7F7F" w:themeFill="text1" w:themeFillTint="80"/>
          </w:tcPr>
          <w:p w14:paraId="5F5FCC95" w14:textId="776E3335" w:rsidR="009A7598" w:rsidRPr="009A7598" w:rsidRDefault="009A7598" w:rsidP="00D81C74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A7598">
              <w:rPr>
                <w:b/>
                <w:bCs/>
                <w:color w:val="FFFFFF" w:themeColor="background1"/>
                <w:sz w:val="20"/>
                <w:szCs w:val="20"/>
              </w:rPr>
              <w:t>3A &amp; 3B</w:t>
            </w:r>
          </w:p>
        </w:tc>
      </w:tr>
      <w:tr w:rsidR="0002534D" w:rsidRPr="009A7598" w14:paraId="50970C44" w14:textId="77777777" w:rsidTr="0002534D">
        <w:trPr>
          <w:cantSplit/>
        </w:trPr>
        <w:tc>
          <w:tcPr>
            <w:tcW w:w="1289" w:type="pct"/>
          </w:tcPr>
          <w:p w14:paraId="272A7107" w14:textId="18F285EA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SC1</w:t>
            </w:r>
          </w:p>
        </w:tc>
        <w:tc>
          <w:tcPr>
            <w:tcW w:w="742" w:type="pct"/>
          </w:tcPr>
          <w:p w14:paraId="223EDACF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05D0114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6AFF39D9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5C5B3503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320DA59B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14BE5F17" w14:textId="77777777" w:rsidTr="0002534D">
        <w:trPr>
          <w:cantSplit/>
        </w:trPr>
        <w:tc>
          <w:tcPr>
            <w:tcW w:w="1289" w:type="pct"/>
          </w:tcPr>
          <w:p w14:paraId="4DBE6831" w14:textId="6A62CFF9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SC2</w:t>
            </w:r>
          </w:p>
        </w:tc>
        <w:tc>
          <w:tcPr>
            <w:tcW w:w="742" w:type="pct"/>
          </w:tcPr>
          <w:p w14:paraId="1CAFF153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24C9C89B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6C21B8C6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4BA754B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032B7B4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50F7C8F1" w14:textId="77777777" w:rsidTr="0002534D">
        <w:trPr>
          <w:cantSplit/>
        </w:trPr>
        <w:tc>
          <w:tcPr>
            <w:tcW w:w="1289" w:type="pct"/>
          </w:tcPr>
          <w:p w14:paraId="6652C201" w14:textId="1781B05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SC3 (A only)</w:t>
            </w:r>
          </w:p>
        </w:tc>
        <w:tc>
          <w:tcPr>
            <w:tcW w:w="742" w:type="pct"/>
          </w:tcPr>
          <w:p w14:paraId="0FE9999A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0FB65861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616933E3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1BF88394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27DC7EC3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22DF6C3C" w14:textId="77777777" w:rsidTr="0002534D">
        <w:trPr>
          <w:cantSplit/>
        </w:trPr>
        <w:tc>
          <w:tcPr>
            <w:tcW w:w="1289" w:type="pct"/>
          </w:tcPr>
          <w:p w14:paraId="4CE4B80A" w14:textId="5110336D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SC3 (B only)</w:t>
            </w:r>
          </w:p>
        </w:tc>
        <w:tc>
          <w:tcPr>
            <w:tcW w:w="742" w:type="pct"/>
          </w:tcPr>
          <w:p w14:paraId="7D754673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171C9C6C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3FA98B6A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656337A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1401C496" w14:textId="77777777" w:rsidR="0002534D" w:rsidRPr="009A7598" w:rsidRDefault="0002534D" w:rsidP="00D81C7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</w:tbl>
    <w:p w14:paraId="35BF2776" w14:textId="77777777" w:rsidR="0002534D" w:rsidRDefault="0002534D">
      <w:pPr>
        <w:spacing w:before="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5143" w:type="pct"/>
        <w:tblLook w:val="04A0" w:firstRow="1" w:lastRow="0" w:firstColumn="1" w:lastColumn="0" w:noHBand="0" w:noVBand="1"/>
      </w:tblPr>
      <w:tblGrid>
        <w:gridCol w:w="1698"/>
        <w:gridCol w:w="978"/>
        <w:gridCol w:w="978"/>
        <w:gridCol w:w="979"/>
        <w:gridCol w:w="978"/>
        <w:gridCol w:w="978"/>
      </w:tblGrid>
      <w:tr w:rsidR="0002534D" w:rsidRPr="009A7598" w14:paraId="11D4682F" w14:textId="77777777" w:rsidTr="009A7598">
        <w:trPr>
          <w:cantSplit/>
          <w:tblHeader/>
        </w:trPr>
        <w:tc>
          <w:tcPr>
            <w:tcW w:w="1289" w:type="pct"/>
            <w:tcBorders>
              <w:top w:val="nil"/>
              <w:left w:val="nil"/>
              <w:bottom w:val="nil"/>
            </w:tcBorders>
          </w:tcPr>
          <w:p w14:paraId="6A744F67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3711" w:type="pct"/>
            <w:gridSpan w:val="5"/>
            <w:shd w:val="clear" w:color="auto" w:fill="7F7F7F" w:themeFill="text1" w:themeFillTint="80"/>
            <w:tcMar>
              <w:left w:w="0" w:type="dxa"/>
              <w:right w:w="0" w:type="dxa"/>
            </w:tcMar>
          </w:tcPr>
          <w:p w14:paraId="0B172433" w14:textId="77777777" w:rsidR="0002534D" w:rsidRPr="009A7598" w:rsidRDefault="0002534D" w:rsidP="00784AD1">
            <w:pPr>
              <w:pStyle w:val="NoSpacing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9A7598">
              <w:rPr>
                <w:b/>
                <w:bCs/>
                <w:color w:val="FFFFFF" w:themeColor="background1"/>
                <w:sz w:val="16"/>
                <w:szCs w:val="16"/>
              </w:rPr>
              <w:t>Proportion of Students That Achieved the Success Criterion</w:t>
            </w:r>
          </w:p>
        </w:tc>
      </w:tr>
      <w:tr w:rsidR="0002534D" w:rsidRPr="009A7598" w14:paraId="1314C549" w14:textId="77777777" w:rsidTr="00784AD1">
        <w:trPr>
          <w:cantSplit/>
          <w:tblHeader/>
        </w:trPr>
        <w:tc>
          <w:tcPr>
            <w:tcW w:w="1289" w:type="pct"/>
            <w:tcBorders>
              <w:top w:val="nil"/>
              <w:left w:val="nil"/>
            </w:tcBorders>
            <w:vAlign w:val="bottom"/>
          </w:tcPr>
          <w:p w14:paraId="1CAD9AA2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4B11FE3C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up to 25%</w:t>
            </w:r>
          </w:p>
        </w:tc>
        <w:tc>
          <w:tcPr>
            <w:tcW w:w="742" w:type="pct"/>
          </w:tcPr>
          <w:p w14:paraId="0C532548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25%-49%</w:t>
            </w:r>
          </w:p>
        </w:tc>
        <w:tc>
          <w:tcPr>
            <w:tcW w:w="743" w:type="pct"/>
          </w:tcPr>
          <w:p w14:paraId="6CC9FAB1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50%-74%</w:t>
            </w:r>
          </w:p>
        </w:tc>
        <w:tc>
          <w:tcPr>
            <w:tcW w:w="742" w:type="pct"/>
          </w:tcPr>
          <w:p w14:paraId="1BA359B4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75%-90%</w:t>
            </w:r>
          </w:p>
        </w:tc>
        <w:tc>
          <w:tcPr>
            <w:tcW w:w="742" w:type="pct"/>
          </w:tcPr>
          <w:p w14:paraId="64B51C8A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above 90%</w:t>
            </w:r>
          </w:p>
        </w:tc>
      </w:tr>
      <w:tr w:rsidR="009A7598" w:rsidRPr="009A7598" w14:paraId="2C2B1DE7" w14:textId="77777777" w:rsidTr="009A7598">
        <w:tc>
          <w:tcPr>
            <w:tcW w:w="5000" w:type="pct"/>
            <w:gridSpan w:val="6"/>
            <w:shd w:val="clear" w:color="auto" w:fill="7F7F7F" w:themeFill="text1" w:themeFillTint="80"/>
          </w:tcPr>
          <w:p w14:paraId="69EFB622" w14:textId="6B96BD09" w:rsidR="009A7598" w:rsidRPr="009A7598" w:rsidRDefault="009A7598" w:rsidP="00784AD1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A7598">
              <w:rPr>
                <w:b/>
                <w:bCs/>
                <w:color w:val="FFFFFF" w:themeColor="background1"/>
                <w:sz w:val="20"/>
                <w:szCs w:val="20"/>
              </w:rPr>
              <w:t>4A</w:t>
            </w:r>
          </w:p>
        </w:tc>
      </w:tr>
      <w:tr w:rsidR="0002534D" w:rsidRPr="009A7598" w14:paraId="5D2F1D39" w14:textId="77777777" w:rsidTr="0002534D">
        <w:tc>
          <w:tcPr>
            <w:tcW w:w="1289" w:type="pct"/>
          </w:tcPr>
          <w:p w14:paraId="0D2701CF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SC1</w:t>
            </w:r>
          </w:p>
        </w:tc>
        <w:tc>
          <w:tcPr>
            <w:tcW w:w="742" w:type="pct"/>
          </w:tcPr>
          <w:p w14:paraId="2C7D2257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579B29AA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769A323A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1485C240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A79C95E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0107C39C" w14:textId="77777777" w:rsidTr="0002534D">
        <w:tc>
          <w:tcPr>
            <w:tcW w:w="1289" w:type="pct"/>
          </w:tcPr>
          <w:p w14:paraId="7380FA22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SC2</w:t>
            </w:r>
          </w:p>
        </w:tc>
        <w:tc>
          <w:tcPr>
            <w:tcW w:w="742" w:type="pct"/>
          </w:tcPr>
          <w:p w14:paraId="3608CFCE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0B18E995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55C5A124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19C3BBC5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0507384E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40B10083" w14:textId="77777777" w:rsidTr="0002534D">
        <w:tc>
          <w:tcPr>
            <w:tcW w:w="1289" w:type="pct"/>
          </w:tcPr>
          <w:p w14:paraId="21E7DEC9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SC3</w:t>
            </w:r>
          </w:p>
        </w:tc>
        <w:tc>
          <w:tcPr>
            <w:tcW w:w="742" w:type="pct"/>
          </w:tcPr>
          <w:p w14:paraId="575A97D1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497F0740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29460E00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7F93D11D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4CA51CD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9A7598" w:rsidRPr="009A7598" w14:paraId="6D653280" w14:textId="77777777" w:rsidTr="009A7598">
        <w:tc>
          <w:tcPr>
            <w:tcW w:w="5000" w:type="pct"/>
            <w:gridSpan w:val="6"/>
            <w:shd w:val="clear" w:color="auto" w:fill="7F7F7F" w:themeFill="text1" w:themeFillTint="80"/>
          </w:tcPr>
          <w:p w14:paraId="70399DBC" w14:textId="6F428E1D" w:rsidR="009A7598" w:rsidRPr="009A7598" w:rsidRDefault="009A7598" w:rsidP="00784AD1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A7598">
              <w:rPr>
                <w:b/>
                <w:bCs/>
                <w:color w:val="FFFFFF" w:themeColor="background1"/>
                <w:sz w:val="20"/>
                <w:szCs w:val="20"/>
              </w:rPr>
              <w:t>4B</w:t>
            </w:r>
          </w:p>
        </w:tc>
      </w:tr>
      <w:tr w:rsidR="0002534D" w:rsidRPr="009A7598" w14:paraId="57C81A8B" w14:textId="77777777" w:rsidTr="0002534D">
        <w:tc>
          <w:tcPr>
            <w:tcW w:w="1289" w:type="pct"/>
          </w:tcPr>
          <w:p w14:paraId="5E4F466B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SC1</w:t>
            </w:r>
          </w:p>
        </w:tc>
        <w:tc>
          <w:tcPr>
            <w:tcW w:w="742" w:type="pct"/>
          </w:tcPr>
          <w:p w14:paraId="224D62B2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0DD008C1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00EC8F89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0E4B2FD2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757655D7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6FB6A731" w14:textId="77777777" w:rsidTr="0002534D">
        <w:tc>
          <w:tcPr>
            <w:tcW w:w="1289" w:type="pct"/>
          </w:tcPr>
          <w:p w14:paraId="32AF2B47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SC2</w:t>
            </w:r>
          </w:p>
        </w:tc>
        <w:tc>
          <w:tcPr>
            <w:tcW w:w="742" w:type="pct"/>
          </w:tcPr>
          <w:p w14:paraId="051C0209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1E86D270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3543CAE2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04CB22C9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000234F7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7968F41F" w14:textId="77777777" w:rsidTr="0002534D">
        <w:tc>
          <w:tcPr>
            <w:tcW w:w="1289" w:type="pct"/>
          </w:tcPr>
          <w:p w14:paraId="4D38FD3C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SC3</w:t>
            </w:r>
          </w:p>
        </w:tc>
        <w:tc>
          <w:tcPr>
            <w:tcW w:w="742" w:type="pct"/>
          </w:tcPr>
          <w:p w14:paraId="1E57C6EF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28777406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09AAE2AC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7BC6A7D0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0F20D3C5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9A7598" w:rsidRPr="009A7598" w14:paraId="76460577" w14:textId="77777777" w:rsidTr="009A7598">
        <w:tc>
          <w:tcPr>
            <w:tcW w:w="5000" w:type="pct"/>
            <w:gridSpan w:val="6"/>
            <w:shd w:val="clear" w:color="auto" w:fill="7F7F7F" w:themeFill="text1" w:themeFillTint="80"/>
          </w:tcPr>
          <w:p w14:paraId="1A638084" w14:textId="47BAA2C5" w:rsidR="009A7598" w:rsidRPr="009A7598" w:rsidRDefault="009A7598" w:rsidP="00784AD1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A7598">
              <w:rPr>
                <w:b/>
                <w:bCs/>
                <w:color w:val="FFFFFF" w:themeColor="background1"/>
                <w:sz w:val="20"/>
                <w:szCs w:val="20"/>
              </w:rPr>
              <w:t>5A</w:t>
            </w:r>
          </w:p>
        </w:tc>
      </w:tr>
      <w:tr w:rsidR="0002534D" w:rsidRPr="009A7598" w14:paraId="28A6EE47" w14:textId="77777777" w:rsidTr="0002534D">
        <w:tc>
          <w:tcPr>
            <w:tcW w:w="1289" w:type="pct"/>
          </w:tcPr>
          <w:p w14:paraId="774CAB4D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SC1</w:t>
            </w:r>
          </w:p>
        </w:tc>
        <w:tc>
          <w:tcPr>
            <w:tcW w:w="742" w:type="pct"/>
          </w:tcPr>
          <w:p w14:paraId="53549997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F950FFE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449370D2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75BF158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4D469AA1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70270C4B" w14:textId="77777777" w:rsidTr="0002534D">
        <w:tc>
          <w:tcPr>
            <w:tcW w:w="1289" w:type="pct"/>
          </w:tcPr>
          <w:p w14:paraId="270FE0D4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SC2</w:t>
            </w:r>
          </w:p>
        </w:tc>
        <w:tc>
          <w:tcPr>
            <w:tcW w:w="742" w:type="pct"/>
          </w:tcPr>
          <w:p w14:paraId="2730DFFC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190D9E84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3A86EADF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64ED3A56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7BE3E076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6B16D3F2" w14:textId="77777777" w:rsidTr="0002534D">
        <w:tc>
          <w:tcPr>
            <w:tcW w:w="1289" w:type="pct"/>
          </w:tcPr>
          <w:p w14:paraId="250F9C26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SC3</w:t>
            </w:r>
          </w:p>
        </w:tc>
        <w:tc>
          <w:tcPr>
            <w:tcW w:w="742" w:type="pct"/>
          </w:tcPr>
          <w:p w14:paraId="62E61DDE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3114B31A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0227C40A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4A987412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55A9B879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9A7598" w:rsidRPr="009A7598" w14:paraId="140C3386" w14:textId="77777777" w:rsidTr="009A7598">
        <w:tc>
          <w:tcPr>
            <w:tcW w:w="5000" w:type="pct"/>
            <w:gridSpan w:val="6"/>
            <w:shd w:val="clear" w:color="auto" w:fill="7F7F7F" w:themeFill="text1" w:themeFillTint="80"/>
          </w:tcPr>
          <w:p w14:paraId="449144E1" w14:textId="07ADE0AD" w:rsidR="009A7598" w:rsidRPr="009A7598" w:rsidRDefault="009A7598" w:rsidP="00784AD1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 w:rsidRPr="009A7598">
              <w:rPr>
                <w:b/>
                <w:bCs/>
                <w:color w:val="FFFFFF" w:themeColor="background1"/>
                <w:sz w:val="20"/>
                <w:szCs w:val="20"/>
              </w:rPr>
              <w:t>5B</w:t>
            </w:r>
          </w:p>
        </w:tc>
      </w:tr>
      <w:tr w:rsidR="0002534D" w:rsidRPr="009A7598" w14:paraId="793597DB" w14:textId="77777777" w:rsidTr="0002534D">
        <w:tc>
          <w:tcPr>
            <w:tcW w:w="1289" w:type="pct"/>
          </w:tcPr>
          <w:p w14:paraId="33214F9B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SC1</w:t>
            </w:r>
          </w:p>
        </w:tc>
        <w:tc>
          <w:tcPr>
            <w:tcW w:w="742" w:type="pct"/>
          </w:tcPr>
          <w:p w14:paraId="1FF7C26E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7EEAB69F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0D6CE89A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262412B8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50EEEE37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2907CD6A" w14:textId="77777777" w:rsidTr="0002534D">
        <w:tc>
          <w:tcPr>
            <w:tcW w:w="1289" w:type="pct"/>
          </w:tcPr>
          <w:p w14:paraId="180FB1A2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SC2</w:t>
            </w:r>
          </w:p>
        </w:tc>
        <w:tc>
          <w:tcPr>
            <w:tcW w:w="742" w:type="pct"/>
          </w:tcPr>
          <w:p w14:paraId="2D1E5E1B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010D0BE0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6C8D5096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04597DE3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783F21FD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2534D" w:rsidRPr="009A7598" w14:paraId="49676529" w14:textId="77777777" w:rsidTr="0002534D">
        <w:tc>
          <w:tcPr>
            <w:tcW w:w="1289" w:type="pct"/>
          </w:tcPr>
          <w:p w14:paraId="2B602191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  <w:r w:rsidRPr="009A7598">
              <w:rPr>
                <w:sz w:val="20"/>
                <w:szCs w:val="20"/>
              </w:rPr>
              <w:t>SC3</w:t>
            </w:r>
          </w:p>
        </w:tc>
        <w:tc>
          <w:tcPr>
            <w:tcW w:w="742" w:type="pct"/>
          </w:tcPr>
          <w:p w14:paraId="21F48B26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3D8AF19E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14:paraId="166418D0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191891F2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pct"/>
          </w:tcPr>
          <w:p w14:paraId="5EA3B519" w14:textId="77777777" w:rsidR="0002534D" w:rsidRPr="009A7598" w:rsidRDefault="0002534D" w:rsidP="00784AD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</w:tbl>
    <w:p w14:paraId="013F0A21" w14:textId="49AB1807" w:rsidR="0002534D" w:rsidRDefault="00A73C65" w:rsidP="00D81C74">
      <w:pPr>
        <w:rPr>
          <w:sz w:val="20"/>
          <w:szCs w:val="20"/>
        </w:rPr>
      </w:pPr>
      <w:r>
        <w:rPr>
          <w:sz w:val="20"/>
          <w:szCs w:val="20"/>
        </w:rPr>
        <w:t>In</w:t>
      </w:r>
      <w:r w:rsidR="002536F7">
        <w:rPr>
          <w:sz w:val="20"/>
          <w:szCs w:val="20"/>
        </w:rPr>
        <w:t xml:space="preserve"> the end-of-programme evaluation we would be very grateful if you could </w:t>
      </w:r>
      <w:r w:rsidR="00070A27">
        <w:rPr>
          <w:sz w:val="20"/>
          <w:szCs w:val="20"/>
        </w:rPr>
        <w:t xml:space="preserve">also </w:t>
      </w:r>
      <w:r w:rsidR="002536F7">
        <w:rPr>
          <w:sz w:val="20"/>
          <w:szCs w:val="20"/>
        </w:rPr>
        <w:t>include</w:t>
      </w:r>
      <w:r>
        <w:rPr>
          <w:sz w:val="20"/>
          <w:szCs w:val="20"/>
        </w:rPr>
        <w:t xml:space="preserve"> </w:t>
      </w:r>
      <w:r w:rsidR="00070A27">
        <w:rPr>
          <w:sz w:val="20"/>
          <w:szCs w:val="20"/>
        </w:rPr>
        <w:t>the following</w:t>
      </w:r>
      <w:r w:rsidR="002536F7">
        <w:rPr>
          <w:sz w:val="20"/>
          <w:szCs w:val="20"/>
        </w:rPr>
        <w:t xml:space="preserve"> information </w:t>
      </w:r>
      <w:r w:rsidR="00DE28C1">
        <w:rPr>
          <w:sz w:val="20"/>
          <w:szCs w:val="20"/>
        </w:rPr>
        <w:t>for</w:t>
      </w:r>
      <w:r w:rsidR="002536F7">
        <w:rPr>
          <w:sz w:val="20"/>
          <w:szCs w:val="20"/>
        </w:rPr>
        <w:t xml:space="preserve"> the students that participate in </w:t>
      </w:r>
      <w:r w:rsidR="008533ED">
        <w:rPr>
          <w:sz w:val="20"/>
          <w:szCs w:val="20"/>
        </w:rPr>
        <w:t>Coding Success:</w:t>
      </w:r>
    </w:p>
    <w:p w14:paraId="0C5FB6B8" w14:textId="02D6C2E6" w:rsidR="00453250" w:rsidRDefault="00956D0E" w:rsidP="008533ED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Numbers of students of different g</w:t>
      </w:r>
      <w:r w:rsidR="00B443D0">
        <w:rPr>
          <w:sz w:val="20"/>
          <w:szCs w:val="20"/>
        </w:rPr>
        <w:t>ender</w:t>
      </w:r>
      <w:r>
        <w:rPr>
          <w:sz w:val="20"/>
          <w:szCs w:val="20"/>
        </w:rPr>
        <w:t>s</w:t>
      </w:r>
    </w:p>
    <w:p w14:paraId="56ED8D99" w14:textId="5A05215C" w:rsidR="008533ED" w:rsidRDefault="00956D0E" w:rsidP="008533ED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Number of students eligible</w:t>
      </w:r>
      <w:r w:rsidR="008533ED">
        <w:rPr>
          <w:sz w:val="20"/>
          <w:szCs w:val="20"/>
        </w:rPr>
        <w:t xml:space="preserve"> for Free School Meals</w:t>
      </w:r>
    </w:p>
    <w:p w14:paraId="19999BC5" w14:textId="2532CA7A" w:rsidR="008F7524" w:rsidRPr="00B443D0" w:rsidRDefault="00956D0E" w:rsidP="00324739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Number of students from a BAME background</w:t>
      </w:r>
    </w:p>
    <w:sectPr w:rsidR="008F7524" w:rsidRPr="00B443D0" w:rsidSect="00D81C74">
      <w:footerReference w:type="even" r:id="rId10"/>
      <w:footerReference w:type="default" r:id="rId11"/>
      <w:pgSz w:w="8419" w:h="11906" w:orient="landscape"/>
      <w:pgMar w:top="1004" w:right="1004" w:bottom="1004" w:left="10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CEEA0" w14:textId="77777777" w:rsidR="00D81C74" w:rsidRDefault="00D81C74" w:rsidP="00366B66">
      <w:pPr>
        <w:spacing w:before="0" w:after="0" w:line="240" w:lineRule="auto"/>
      </w:pPr>
      <w:r>
        <w:separator/>
      </w:r>
    </w:p>
  </w:endnote>
  <w:endnote w:type="continuationSeparator" w:id="0">
    <w:p w14:paraId="19E32CB6" w14:textId="77777777" w:rsidR="00D81C74" w:rsidRDefault="00D81C74" w:rsidP="00366B6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D Digi Kyokasho NP-B">
    <w:altName w:val="UD Digi Kyokasho NP-B"/>
    <w:charset w:val="80"/>
    <w:family w:val="roman"/>
    <w:pitch w:val="variable"/>
    <w:sig w:usb0="800002A3" w:usb1="2AC7ECFA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DC68C" w14:textId="77777777" w:rsidR="00366B66" w:rsidRPr="00366B66" w:rsidRDefault="00366B66" w:rsidP="00270EB0">
    <w:pPr>
      <w:pStyle w:val="Footer"/>
      <w:tabs>
        <w:tab w:val="clear" w:pos="9026"/>
        <w:tab w:val="right" w:pos="9898"/>
      </w:tabs>
      <w:rPr>
        <w:rFonts w:ascii="UD Digi Kyokasho NP-B" w:eastAsia="UD Digi Kyokasho NP-B"/>
        <w:color w:val="0085CA"/>
      </w:rPr>
    </w:pPr>
    <w:r w:rsidRPr="00366B66">
      <w:rPr>
        <w:rFonts w:ascii="UD Digi Kyokasho NP-B" w:eastAsia="UD Digi Kyokasho NP-B" w:hint="eastAsia"/>
        <w:color w:val="0085CA"/>
      </w:rPr>
      <w:fldChar w:fldCharType="begin"/>
    </w:r>
    <w:r w:rsidRPr="00366B66">
      <w:rPr>
        <w:rFonts w:ascii="UD Digi Kyokasho NP-B" w:eastAsia="UD Digi Kyokasho NP-B" w:hint="eastAsia"/>
        <w:color w:val="0085CA"/>
      </w:rPr>
      <w:instrText xml:space="preserve"> PAGE  \* Arabic  \* MERGEFORMAT </w:instrText>
    </w:r>
    <w:r w:rsidRPr="00366B66">
      <w:rPr>
        <w:rFonts w:ascii="UD Digi Kyokasho NP-B" w:eastAsia="UD Digi Kyokasho NP-B" w:hint="eastAsia"/>
        <w:color w:val="0085CA"/>
      </w:rPr>
      <w:fldChar w:fldCharType="separate"/>
    </w:r>
    <w:r w:rsidRPr="00366B66">
      <w:rPr>
        <w:rFonts w:ascii="UD Digi Kyokasho NP-B" w:eastAsia="UD Digi Kyokasho NP-B" w:hint="eastAsia"/>
        <w:noProof/>
        <w:color w:val="0085CA"/>
      </w:rPr>
      <w:t>2</w:t>
    </w:r>
    <w:r w:rsidRPr="00366B66">
      <w:rPr>
        <w:rFonts w:ascii="UD Digi Kyokasho NP-B" w:eastAsia="UD Digi Kyokasho NP-B" w:hint="eastAsia"/>
        <w:color w:val="0085CA"/>
      </w:rPr>
      <w:fldChar w:fldCharType="end"/>
    </w:r>
    <w:r w:rsidR="00270EB0">
      <w:rPr>
        <w:rFonts w:ascii="UD Digi Kyokasho NP-B" w:eastAsia="UD Digi Kyokasho NP-B"/>
        <w:color w:val="0085CA"/>
      </w:rPr>
      <w:tab/>
    </w:r>
    <w:r w:rsidR="00270EB0">
      <w:rPr>
        <w:rFonts w:ascii="UD Digi Kyokasho NP-B" w:eastAsia="UD Digi Kyokasho NP-B"/>
        <w:color w:val="0085CA"/>
      </w:rPr>
      <w:tab/>
    </w:r>
    <w:r w:rsidR="00270EB0">
      <w:rPr>
        <w:noProof/>
      </w:rPr>
      <w:drawing>
        <wp:inline distT="0" distB="0" distL="0" distR="0" wp14:anchorId="32E28169" wp14:editId="368B6559">
          <wp:extent cx="940279" cy="475649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602" cy="489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F2812" w14:textId="77777777" w:rsidR="00366B66" w:rsidRPr="00366B66" w:rsidRDefault="00270EB0">
    <w:pPr>
      <w:pStyle w:val="Footer"/>
      <w:rPr>
        <w:color w:val="0085CA"/>
      </w:rPr>
    </w:pPr>
    <w:r>
      <w:rPr>
        <w:noProof/>
      </w:rPr>
      <w:drawing>
        <wp:inline distT="0" distB="0" distL="0" distR="0" wp14:anchorId="1CBBD6C2" wp14:editId="6D2A98A1">
          <wp:extent cx="940279" cy="475649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602" cy="489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366B66">
      <w:ptab w:relativeTo="margin" w:alignment="center" w:leader="none"/>
    </w:r>
    <w:r w:rsidR="00366B66">
      <w:ptab w:relativeTo="margin" w:alignment="right" w:leader="none"/>
    </w:r>
    <w:r w:rsidR="00366B66" w:rsidRPr="00366B66">
      <w:rPr>
        <w:rFonts w:ascii="UD Digi Kyokasho NP-B" w:eastAsia="UD Digi Kyokasho NP-B" w:hint="eastAsia"/>
        <w:color w:val="0085CA"/>
      </w:rPr>
      <w:fldChar w:fldCharType="begin"/>
    </w:r>
    <w:r w:rsidR="00366B66" w:rsidRPr="00366B66">
      <w:rPr>
        <w:rFonts w:ascii="UD Digi Kyokasho NP-B" w:eastAsia="UD Digi Kyokasho NP-B" w:hint="eastAsia"/>
        <w:color w:val="0085CA"/>
      </w:rPr>
      <w:instrText xml:space="preserve"> PAGE  \* Arabic  \* MERGEFORMAT </w:instrText>
    </w:r>
    <w:r w:rsidR="00366B66" w:rsidRPr="00366B66">
      <w:rPr>
        <w:rFonts w:ascii="UD Digi Kyokasho NP-B" w:eastAsia="UD Digi Kyokasho NP-B" w:hint="eastAsia"/>
        <w:color w:val="0085CA"/>
      </w:rPr>
      <w:fldChar w:fldCharType="separate"/>
    </w:r>
    <w:r w:rsidR="00366B66" w:rsidRPr="00366B66">
      <w:rPr>
        <w:rFonts w:ascii="UD Digi Kyokasho NP-B" w:eastAsia="UD Digi Kyokasho NP-B" w:hint="eastAsia"/>
        <w:noProof/>
        <w:color w:val="0085CA"/>
      </w:rPr>
      <w:t>1</w:t>
    </w:r>
    <w:r w:rsidR="00366B66" w:rsidRPr="00366B66">
      <w:rPr>
        <w:rFonts w:ascii="UD Digi Kyokasho NP-B" w:eastAsia="UD Digi Kyokasho NP-B" w:hint="eastAsia"/>
        <w:color w:val="0085C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9EC92" w14:textId="77777777" w:rsidR="00D81C74" w:rsidRDefault="00D81C74" w:rsidP="00366B66">
      <w:pPr>
        <w:spacing w:before="0" w:after="0" w:line="240" w:lineRule="auto"/>
      </w:pPr>
      <w:r>
        <w:separator/>
      </w:r>
    </w:p>
  </w:footnote>
  <w:footnote w:type="continuationSeparator" w:id="0">
    <w:p w14:paraId="7A7003CE" w14:textId="77777777" w:rsidR="00D81C74" w:rsidRDefault="00D81C74" w:rsidP="00366B6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92F8D"/>
    <w:multiLevelType w:val="hybridMultilevel"/>
    <w:tmpl w:val="04847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5D1EDA"/>
    <w:multiLevelType w:val="hybridMultilevel"/>
    <w:tmpl w:val="99141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evenAndOddHeaders/>
  <w:characterSpacingControl w:val="doNotCompress"/>
  <w:printTwoOnOn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C74"/>
    <w:rsid w:val="0001434D"/>
    <w:rsid w:val="0002534D"/>
    <w:rsid w:val="00070A27"/>
    <w:rsid w:val="000D0051"/>
    <w:rsid w:val="001421FC"/>
    <w:rsid w:val="001C437D"/>
    <w:rsid w:val="00213F2A"/>
    <w:rsid w:val="00215509"/>
    <w:rsid w:val="002536F7"/>
    <w:rsid w:val="00270EB0"/>
    <w:rsid w:val="002D735C"/>
    <w:rsid w:val="00305FF7"/>
    <w:rsid w:val="00324739"/>
    <w:rsid w:val="00326A2A"/>
    <w:rsid w:val="00366B66"/>
    <w:rsid w:val="003D0276"/>
    <w:rsid w:val="00401C8B"/>
    <w:rsid w:val="004272FE"/>
    <w:rsid w:val="00453250"/>
    <w:rsid w:val="00482462"/>
    <w:rsid w:val="00485E5F"/>
    <w:rsid w:val="004E36FC"/>
    <w:rsid w:val="006452A8"/>
    <w:rsid w:val="0069111E"/>
    <w:rsid w:val="006972D5"/>
    <w:rsid w:val="006E6ED1"/>
    <w:rsid w:val="0072513B"/>
    <w:rsid w:val="007B3B22"/>
    <w:rsid w:val="007B3E37"/>
    <w:rsid w:val="008266A0"/>
    <w:rsid w:val="008533ED"/>
    <w:rsid w:val="008773EC"/>
    <w:rsid w:val="00880D0D"/>
    <w:rsid w:val="008F7524"/>
    <w:rsid w:val="00920873"/>
    <w:rsid w:val="00956D0E"/>
    <w:rsid w:val="00971265"/>
    <w:rsid w:val="00990EE5"/>
    <w:rsid w:val="009A7598"/>
    <w:rsid w:val="00A04B5A"/>
    <w:rsid w:val="00A73C65"/>
    <w:rsid w:val="00A85338"/>
    <w:rsid w:val="00B443D0"/>
    <w:rsid w:val="00BC4B45"/>
    <w:rsid w:val="00C7543D"/>
    <w:rsid w:val="00CD5FA3"/>
    <w:rsid w:val="00CF297A"/>
    <w:rsid w:val="00D17ED2"/>
    <w:rsid w:val="00D25C81"/>
    <w:rsid w:val="00D42E48"/>
    <w:rsid w:val="00D81C74"/>
    <w:rsid w:val="00DD58E4"/>
    <w:rsid w:val="00DE28C1"/>
    <w:rsid w:val="00E05454"/>
    <w:rsid w:val="00E167C3"/>
    <w:rsid w:val="00E62499"/>
    <w:rsid w:val="00EA4090"/>
    <w:rsid w:val="00ED1ECD"/>
    <w:rsid w:val="00EE5CC7"/>
    <w:rsid w:val="00F670C2"/>
    <w:rsid w:val="00FA3559"/>
    <w:rsid w:val="00FB6F62"/>
    <w:rsid w:val="00FD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A97756E"/>
  <w15:chartTrackingRefBased/>
  <w15:docId w15:val="{77883EAE-AD08-486F-A049-5870C232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FA3"/>
    <w:pPr>
      <w:spacing w:before="160" w:line="264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FA3"/>
    <w:pPr>
      <w:keepNext/>
      <w:keepLines/>
      <w:spacing w:before="480" w:after="0" w:line="240" w:lineRule="auto"/>
      <w:outlineLvl w:val="0"/>
    </w:pPr>
    <w:rPr>
      <w:rFonts w:ascii="Lato" w:eastAsiaTheme="majorEastAsia" w:hAnsi="Lato" w:cstheme="majorBidi"/>
      <w:b/>
      <w:color w:val="0085CA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5FA3"/>
    <w:pPr>
      <w:keepNext/>
      <w:keepLines/>
      <w:pBdr>
        <w:bottom w:val="single" w:sz="18" w:space="0" w:color="00859B"/>
      </w:pBdr>
      <w:spacing w:after="0" w:line="240" w:lineRule="auto"/>
      <w:outlineLvl w:val="1"/>
    </w:pPr>
    <w:rPr>
      <w:rFonts w:ascii="Lato Light" w:eastAsiaTheme="majorEastAsia" w:hAnsi="Lato Light" w:cstheme="majorBidi"/>
      <w:color w:val="00859B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5FA3"/>
    <w:pPr>
      <w:keepNext/>
      <w:keepLines/>
      <w:spacing w:before="80" w:after="0" w:line="240" w:lineRule="auto"/>
      <w:outlineLvl w:val="2"/>
    </w:pPr>
    <w:rPr>
      <w:rFonts w:ascii="Lato" w:eastAsiaTheme="majorEastAsia" w:hAnsi="Lato" w:cstheme="majorBidi"/>
      <w:color w:val="505759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D5FA3"/>
    <w:pPr>
      <w:keepNext/>
      <w:keepLines/>
      <w:spacing w:before="80" w:after="0" w:line="240" w:lineRule="auto"/>
      <w:outlineLvl w:val="3"/>
    </w:pPr>
    <w:rPr>
      <w:rFonts w:ascii="Lato Light" w:eastAsiaTheme="majorEastAsia" w:hAnsi="Lato Light" w:cstheme="majorBidi"/>
      <w:b/>
      <w:iCs/>
      <w:color w:val="9E007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D5FA3"/>
    <w:pPr>
      <w:keepNext/>
      <w:keepLines/>
      <w:spacing w:before="80" w:after="0" w:line="240" w:lineRule="auto"/>
      <w:outlineLvl w:val="4"/>
    </w:pPr>
    <w:rPr>
      <w:rFonts w:ascii="Lato" w:eastAsiaTheme="majorEastAsia" w:hAnsi="Lato" w:cstheme="majorBidi"/>
      <w:color w:val="FF671F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5FA3"/>
    <w:pPr>
      <w:keepNext/>
      <w:keepLines/>
      <w:spacing w:before="40" w:after="0"/>
      <w:outlineLvl w:val="5"/>
    </w:pPr>
    <w:rPr>
      <w:rFonts w:ascii="Lato Light" w:eastAsiaTheme="majorEastAsia" w:hAnsi="Lato Light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5FA3"/>
    <w:pPr>
      <w:spacing w:after="0" w:line="240" w:lineRule="auto"/>
    </w:pPr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D5FA3"/>
    <w:rPr>
      <w:rFonts w:ascii="Lato" w:eastAsiaTheme="majorEastAsia" w:hAnsi="Lato" w:cstheme="majorBidi"/>
      <w:b/>
      <w:color w:val="0085CA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D5FA3"/>
    <w:rPr>
      <w:rFonts w:ascii="Lato Light" w:eastAsiaTheme="majorEastAsia" w:hAnsi="Lato Light" w:cstheme="majorBidi"/>
      <w:color w:val="00859B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D5FA3"/>
    <w:rPr>
      <w:rFonts w:ascii="Lato" w:eastAsiaTheme="majorEastAsia" w:hAnsi="Lato" w:cstheme="majorBidi"/>
      <w:color w:val="505759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D5FA3"/>
    <w:rPr>
      <w:rFonts w:ascii="Lato Light" w:eastAsiaTheme="majorEastAsia" w:hAnsi="Lato Light" w:cstheme="majorBidi"/>
      <w:b/>
      <w:iCs/>
      <w:color w:val="9E007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D5FA3"/>
    <w:rPr>
      <w:rFonts w:ascii="Lato" w:eastAsiaTheme="majorEastAsia" w:hAnsi="Lato" w:cstheme="majorBidi"/>
      <w:color w:val="FF671F"/>
      <w:sz w:val="20"/>
    </w:rPr>
  </w:style>
  <w:style w:type="paragraph" w:styleId="Header">
    <w:name w:val="header"/>
    <w:basedOn w:val="Normal"/>
    <w:link w:val="HeaderChar"/>
    <w:uiPriority w:val="99"/>
    <w:unhideWhenUsed/>
    <w:rsid w:val="00CD5FA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FA3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CD5FA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FA3"/>
    <w:rPr>
      <w:rFonts w:ascii="Arial" w:hAnsi="Arial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D5FA3"/>
    <w:pPr>
      <w:spacing w:before="0" w:after="0" w:line="240" w:lineRule="auto"/>
      <w:contextualSpacing/>
    </w:pPr>
    <w:rPr>
      <w:rFonts w:ascii="Lato" w:eastAsiaTheme="majorEastAsia" w:hAnsi="Lato" w:cstheme="majorBidi"/>
      <w:color w:val="0085CA"/>
      <w:spacing w:val="-10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5FA3"/>
    <w:rPr>
      <w:rFonts w:ascii="Lato" w:eastAsiaTheme="majorEastAsia" w:hAnsi="Lato" w:cstheme="majorBidi"/>
      <w:color w:val="0085CA"/>
      <w:spacing w:val="-10"/>
      <w:kern w:val="28"/>
      <w:sz w:val="6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5FA3"/>
    <w:pPr>
      <w:numPr>
        <w:ilvl w:val="1"/>
      </w:numPr>
      <w:spacing w:before="0" w:line="240" w:lineRule="auto"/>
    </w:pPr>
    <w:rPr>
      <w:rFonts w:ascii="Lato" w:eastAsiaTheme="minorEastAsia" w:hAnsi="Lato"/>
      <w:color w:val="9E007E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5FA3"/>
    <w:rPr>
      <w:rFonts w:ascii="Lato" w:eastAsiaTheme="minorEastAsia" w:hAnsi="Lato"/>
      <w:color w:val="9E007E"/>
      <w:spacing w:val="15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5FA3"/>
    <w:rPr>
      <w:rFonts w:ascii="Lato Light" w:eastAsiaTheme="majorEastAsia" w:hAnsi="Lato Light" w:cstheme="majorBidi"/>
      <w:color w:val="1F3763" w:themeColor="accent1" w:themeShade="7F"/>
      <w:sz w:val="24"/>
    </w:rPr>
  </w:style>
  <w:style w:type="character" w:styleId="Hyperlink">
    <w:name w:val="Hyperlink"/>
    <w:basedOn w:val="DefaultParagraphFont"/>
    <w:uiPriority w:val="99"/>
    <w:unhideWhenUsed/>
    <w:rsid w:val="00CD5FA3"/>
    <w:rPr>
      <w:color w:val="0563C1" w:themeColor="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CD5FA3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CD5FA3"/>
    <w:rPr>
      <w:b/>
      <w:bCs/>
      <w:smallCaps/>
      <w:color w:val="4472C4" w:themeColor="accent1"/>
      <w:spacing w:val="5"/>
    </w:rPr>
  </w:style>
  <w:style w:type="paragraph" w:styleId="ListParagraph">
    <w:name w:val="List Paragraph"/>
    <w:basedOn w:val="Normal"/>
    <w:uiPriority w:val="34"/>
    <w:qFormat/>
    <w:rsid w:val="00CD5FA3"/>
    <w:pPr>
      <w:ind w:left="720"/>
      <w:contextualSpacing/>
    </w:pPr>
  </w:style>
  <w:style w:type="paragraph" w:customStyle="1" w:styleId="Processed">
    <w:name w:val="Processed"/>
    <w:basedOn w:val="Normal"/>
    <w:qFormat/>
    <w:rsid w:val="00CD5FA3"/>
    <w:rPr>
      <w:color w:val="B4C6E7" w:themeColor="accent1" w:themeTint="66"/>
    </w:rPr>
  </w:style>
  <w:style w:type="character" w:styleId="Strong">
    <w:name w:val="Strong"/>
    <w:basedOn w:val="DefaultParagraphFont"/>
    <w:uiPriority w:val="22"/>
    <w:qFormat/>
    <w:rsid w:val="00CD5FA3"/>
    <w:rPr>
      <w:b/>
      <w:bCs/>
    </w:rPr>
  </w:style>
  <w:style w:type="table" w:styleId="TableGrid">
    <w:name w:val="Table Grid"/>
    <w:basedOn w:val="TableNormal"/>
    <w:uiPriority w:val="39"/>
    <w:rsid w:val="00CD5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D5FA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FA3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CD5FA3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CD5FA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D5FA3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5FA3"/>
    <w:rPr>
      <w:rFonts w:ascii="Arial" w:hAnsi="Arial"/>
      <w:sz w:val="20"/>
      <w:szCs w:val="20"/>
    </w:rPr>
  </w:style>
  <w:style w:type="character" w:customStyle="1" w:styleId="Pending">
    <w:name w:val="Pending"/>
    <w:uiPriority w:val="1"/>
    <w:qFormat/>
    <w:rsid w:val="00FA3559"/>
    <w:rPr>
      <w:color w:val="00B0F0"/>
    </w:rPr>
  </w:style>
  <w:style w:type="paragraph" w:styleId="TOC1">
    <w:name w:val="toc 1"/>
    <w:basedOn w:val="Normal"/>
    <w:next w:val="Normal"/>
    <w:autoRedefine/>
    <w:uiPriority w:val="39"/>
    <w:unhideWhenUsed/>
    <w:rsid w:val="00CD5FA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D5FA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CD5FA3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CD5FA3"/>
    <w:pPr>
      <w:spacing w:after="100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han.march\OneDrive%20-%20The%20Smallpeice%20Trust\Document%20Templates\Word%20Docu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C7E39FAE583549942A9F949A39685C" ma:contentTypeVersion="10" ma:contentTypeDescription="Create a new document." ma:contentTypeScope="" ma:versionID="f551573a542ae8ee68faef106faf8b97">
  <xsd:schema xmlns:xsd="http://www.w3.org/2001/XMLSchema" xmlns:xs="http://www.w3.org/2001/XMLSchema" xmlns:p="http://schemas.microsoft.com/office/2006/metadata/properties" xmlns:ns2="7a15a9a5-6cbb-46cf-949e-d649e2ec37e6" targetNamespace="http://schemas.microsoft.com/office/2006/metadata/properties" ma:root="true" ma:fieldsID="cc26d64e6df2a190df6ac58a3331c038" ns2:_="">
    <xsd:import namespace="7a15a9a5-6cbb-46cf-949e-d649e2ec37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5a9a5-6cbb-46cf-949e-d649e2ec3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a15a9a5-6cbb-46cf-949e-d649e2ec37e6" xsi:nil="true"/>
  </documentManagement>
</p:properties>
</file>

<file path=customXml/itemProps1.xml><?xml version="1.0" encoding="utf-8"?>
<ds:datastoreItem xmlns:ds="http://schemas.openxmlformats.org/officeDocument/2006/customXml" ds:itemID="{3EE6A086-9114-4452-B5EC-887A71C477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6CF5B-6120-4139-B80A-D2487024D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5a9a5-6cbb-46cf-949e-d649e2ec37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BF0DB8-8DC5-4060-B852-3B8272A7DF8E}">
  <ds:schemaRefs>
    <ds:schemaRef ds:uri="http://schemas.microsoft.com/office/2006/documentManagement/types"/>
    <ds:schemaRef ds:uri="http://schemas.microsoft.com/office/2006/metadata/properties"/>
    <ds:schemaRef ds:uri="7a15a9a5-6cbb-46cf-949e-d649e2ec37e6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Document Template.dotx</Template>
  <TotalTime>91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March</dc:creator>
  <cp:keywords/>
  <dc:description/>
  <cp:lastModifiedBy>Nathan March</cp:lastModifiedBy>
  <cp:revision>24</cp:revision>
  <cp:lastPrinted>2021-04-09T09:33:00Z</cp:lastPrinted>
  <dcterms:created xsi:type="dcterms:W3CDTF">2021-03-24T12:19:00Z</dcterms:created>
  <dcterms:modified xsi:type="dcterms:W3CDTF">2021-04-20T14:28:00Z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0x010100E3C7E39FAE583549942A9F949A39685C</vt:lpwstr>
  </property>
</Properties>
</file>